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9F" w:rsidRDefault="003B6A9F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дека</w:t>
      </w:r>
      <w:r w:rsidRPr="00EC12A7">
        <w:rPr>
          <w:rFonts w:ascii="Times New Roman" w:hAnsi="Times New Roman"/>
          <w:b/>
          <w:sz w:val="28"/>
          <w:szCs w:val="28"/>
        </w:rPr>
        <w:t>бре</w:t>
      </w:r>
      <w:r>
        <w:rPr>
          <w:rFonts w:ascii="Times New Roman" w:hAnsi="Times New Roman"/>
          <w:b/>
          <w:sz w:val="28"/>
          <w:szCs w:val="28"/>
        </w:rPr>
        <w:t xml:space="preserve"> 2020 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1"/>
        <w:gridCol w:w="756"/>
        <w:gridCol w:w="1006"/>
        <w:gridCol w:w="803"/>
        <w:gridCol w:w="517"/>
        <w:gridCol w:w="518"/>
        <w:gridCol w:w="517"/>
        <w:gridCol w:w="675"/>
        <w:gridCol w:w="675"/>
        <w:gridCol w:w="660"/>
        <w:gridCol w:w="425"/>
        <w:gridCol w:w="425"/>
        <w:gridCol w:w="425"/>
        <w:gridCol w:w="499"/>
        <w:gridCol w:w="517"/>
        <w:gridCol w:w="675"/>
        <w:gridCol w:w="425"/>
        <w:gridCol w:w="495"/>
        <w:gridCol w:w="720"/>
        <w:gridCol w:w="627"/>
        <w:gridCol w:w="709"/>
        <w:gridCol w:w="1166"/>
      </w:tblGrid>
      <w:tr w:rsidR="003B6A9F" w:rsidTr="00B0390E">
        <w:tc>
          <w:tcPr>
            <w:tcW w:w="2751" w:type="dxa"/>
            <w:vMerge w:val="restart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57" w:type="dxa"/>
            <w:gridSpan w:val="16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6" w:type="dxa"/>
            <w:gridSpan w:val="3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3B6A9F" w:rsidTr="00B0390E">
        <w:tc>
          <w:tcPr>
            <w:tcW w:w="2751" w:type="dxa"/>
            <w:vMerge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30" w:type="dxa"/>
            <w:gridSpan w:val="5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10" w:type="dxa"/>
            <w:gridSpan w:val="5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11" w:type="dxa"/>
            <w:gridSpan w:val="5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0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6" w:type="dxa"/>
            <w:gridSpan w:val="2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3B6A9F" w:rsidRDefault="003B6A9F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3B6A9F" w:rsidTr="00B0390E">
        <w:trPr>
          <w:cantSplit/>
          <w:trHeight w:hRule="exact" w:val="1223"/>
        </w:trPr>
        <w:tc>
          <w:tcPr>
            <w:tcW w:w="2751" w:type="dxa"/>
            <w:vMerge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7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18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7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75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75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0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99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7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75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5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0" w:type="dxa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7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  <w:vAlign w:val="center"/>
          </w:tcPr>
          <w:p w:rsidR="003B6A9F" w:rsidRDefault="003B6A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3B6A9F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 w:rsidRPr="00A50122"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rPr>
          <w:trHeight w:val="355"/>
        </w:trPr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rPr>
          <w:trHeight w:val="363"/>
        </w:trPr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6" w:type="dxa"/>
          </w:tcPr>
          <w:p w:rsidR="003B6A9F" w:rsidRPr="0052390E" w:rsidRDefault="003B6A9F" w:rsidP="001F743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6" w:type="dxa"/>
          </w:tcPr>
          <w:p w:rsidR="003B6A9F" w:rsidRPr="0052390E" w:rsidRDefault="003B6A9F" w:rsidP="006B1CF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6" w:type="dxa"/>
          </w:tcPr>
          <w:p w:rsidR="003B6A9F" w:rsidRPr="0052390E" w:rsidRDefault="003B6A9F" w:rsidP="003214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7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B6A9F" w:rsidRPr="0052390E" w:rsidRDefault="003B6A9F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6A4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2944BF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6" w:type="dxa"/>
          </w:tcPr>
          <w:p w:rsidR="003B6A9F" w:rsidRPr="0052390E" w:rsidRDefault="003B6A9F" w:rsidP="001F743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2944BF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2944BF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6" w:type="dxa"/>
          </w:tcPr>
          <w:p w:rsidR="003B6A9F" w:rsidRPr="0052390E" w:rsidRDefault="003B6A9F" w:rsidP="001F743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1F74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6" w:type="dxa"/>
          </w:tcPr>
          <w:p w:rsidR="003B6A9F" w:rsidRPr="0052390E" w:rsidRDefault="003B6A9F" w:rsidP="006B1CF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rPr>
          <w:trHeight w:val="364"/>
        </w:trPr>
        <w:tc>
          <w:tcPr>
            <w:tcW w:w="2751" w:type="dxa"/>
          </w:tcPr>
          <w:p w:rsidR="003B6A9F" w:rsidRPr="002944BF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2944BF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rPr>
          <w:trHeight w:val="379"/>
        </w:trPr>
        <w:tc>
          <w:tcPr>
            <w:tcW w:w="2751" w:type="dxa"/>
          </w:tcPr>
          <w:p w:rsidR="003B6A9F" w:rsidRPr="002944BF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E01430" w:rsidTr="00B0390E">
        <w:tc>
          <w:tcPr>
            <w:tcW w:w="2751" w:type="dxa"/>
          </w:tcPr>
          <w:p w:rsidR="003B6A9F" w:rsidRPr="002944BF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BD5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7" w:type="dxa"/>
          </w:tcPr>
          <w:p w:rsidR="003B6A9F" w:rsidRPr="0052390E" w:rsidRDefault="003B6A9F" w:rsidP="00BD5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B6A9F" w:rsidRPr="0052390E" w:rsidRDefault="003B6A9F" w:rsidP="00BD5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BD5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B6A9F" w:rsidRPr="00A50122" w:rsidTr="00B0390E">
        <w:trPr>
          <w:trHeight w:val="57"/>
        </w:trPr>
        <w:tc>
          <w:tcPr>
            <w:tcW w:w="2751" w:type="dxa"/>
          </w:tcPr>
          <w:p w:rsidR="003B6A9F" w:rsidRPr="00A50122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3B6A9F" w:rsidRPr="00A50122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3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8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5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7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90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52390E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B6A9F" w:rsidRPr="00A50122" w:rsidTr="00B0390E">
        <w:tc>
          <w:tcPr>
            <w:tcW w:w="2751" w:type="dxa"/>
          </w:tcPr>
          <w:p w:rsidR="003B6A9F" w:rsidRPr="00A50122" w:rsidRDefault="003B6A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3B6A9F" w:rsidRPr="00A50122" w:rsidRDefault="003B6A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6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006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803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17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8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17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5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75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660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9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3B6A9F" w:rsidRPr="00A50122" w:rsidRDefault="003B6A9F" w:rsidP="009C66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425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5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627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3B6A9F" w:rsidRPr="00A50122" w:rsidRDefault="003B6A9F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</w:tbl>
    <w:p w:rsidR="003B6A9F" w:rsidRPr="00A50122" w:rsidRDefault="003B6A9F">
      <w:pPr>
        <w:jc w:val="center"/>
        <w:rPr>
          <w:rFonts w:ascii="Times New Roman" w:hAnsi="Times New Roman"/>
        </w:rPr>
      </w:pPr>
    </w:p>
    <w:sectPr w:rsidR="003B6A9F" w:rsidRPr="00A50122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00B20"/>
    <w:rsid w:val="00010768"/>
    <w:rsid w:val="00016EEB"/>
    <w:rsid w:val="000239B8"/>
    <w:rsid w:val="00024ACE"/>
    <w:rsid w:val="00033E56"/>
    <w:rsid w:val="000375C2"/>
    <w:rsid w:val="00046033"/>
    <w:rsid w:val="000624FD"/>
    <w:rsid w:val="00064823"/>
    <w:rsid w:val="00083602"/>
    <w:rsid w:val="00085269"/>
    <w:rsid w:val="00085D39"/>
    <w:rsid w:val="000902D6"/>
    <w:rsid w:val="00090A57"/>
    <w:rsid w:val="00090D6C"/>
    <w:rsid w:val="0009136A"/>
    <w:rsid w:val="00095A02"/>
    <w:rsid w:val="000972B8"/>
    <w:rsid w:val="000C21AC"/>
    <w:rsid w:val="000F15EE"/>
    <w:rsid w:val="000F4E02"/>
    <w:rsid w:val="000F6222"/>
    <w:rsid w:val="000F6818"/>
    <w:rsid w:val="001072CF"/>
    <w:rsid w:val="001442EE"/>
    <w:rsid w:val="00161015"/>
    <w:rsid w:val="001719DC"/>
    <w:rsid w:val="00177066"/>
    <w:rsid w:val="00177490"/>
    <w:rsid w:val="001946FB"/>
    <w:rsid w:val="001C6803"/>
    <w:rsid w:val="001D6C30"/>
    <w:rsid w:val="001E07E8"/>
    <w:rsid w:val="001F0960"/>
    <w:rsid w:val="001F7435"/>
    <w:rsid w:val="00220B57"/>
    <w:rsid w:val="00224D44"/>
    <w:rsid w:val="002677A3"/>
    <w:rsid w:val="00275EA6"/>
    <w:rsid w:val="002944BF"/>
    <w:rsid w:val="002A2A95"/>
    <w:rsid w:val="002B55A4"/>
    <w:rsid w:val="002D2BEC"/>
    <w:rsid w:val="002D3AE4"/>
    <w:rsid w:val="002E7D4D"/>
    <w:rsid w:val="00305094"/>
    <w:rsid w:val="00311AAC"/>
    <w:rsid w:val="003214F3"/>
    <w:rsid w:val="00345383"/>
    <w:rsid w:val="00365775"/>
    <w:rsid w:val="0036799C"/>
    <w:rsid w:val="00372326"/>
    <w:rsid w:val="003734E7"/>
    <w:rsid w:val="003B6A9F"/>
    <w:rsid w:val="003C0136"/>
    <w:rsid w:val="003C2F54"/>
    <w:rsid w:val="003C58BD"/>
    <w:rsid w:val="003F3DF7"/>
    <w:rsid w:val="003F4E40"/>
    <w:rsid w:val="003F6BEC"/>
    <w:rsid w:val="00411BE8"/>
    <w:rsid w:val="00415743"/>
    <w:rsid w:val="00433BB1"/>
    <w:rsid w:val="00464B21"/>
    <w:rsid w:val="00485018"/>
    <w:rsid w:val="004A12BF"/>
    <w:rsid w:val="004A5835"/>
    <w:rsid w:val="004A767B"/>
    <w:rsid w:val="004C323E"/>
    <w:rsid w:val="004C3439"/>
    <w:rsid w:val="004D004B"/>
    <w:rsid w:val="00517009"/>
    <w:rsid w:val="0052390E"/>
    <w:rsid w:val="00527540"/>
    <w:rsid w:val="0053200E"/>
    <w:rsid w:val="005337A9"/>
    <w:rsid w:val="00546583"/>
    <w:rsid w:val="00557ADE"/>
    <w:rsid w:val="00561E31"/>
    <w:rsid w:val="005669EA"/>
    <w:rsid w:val="005709EB"/>
    <w:rsid w:val="00570C06"/>
    <w:rsid w:val="00576791"/>
    <w:rsid w:val="005858DD"/>
    <w:rsid w:val="005926D3"/>
    <w:rsid w:val="005955C7"/>
    <w:rsid w:val="005C491D"/>
    <w:rsid w:val="005C4C72"/>
    <w:rsid w:val="005D6995"/>
    <w:rsid w:val="005F417A"/>
    <w:rsid w:val="00605E6F"/>
    <w:rsid w:val="006075BF"/>
    <w:rsid w:val="0061013A"/>
    <w:rsid w:val="00612B75"/>
    <w:rsid w:val="00635398"/>
    <w:rsid w:val="00641C39"/>
    <w:rsid w:val="006522D9"/>
    <w:rsid w:val="00656B52"/>
    <w:rsid w:val="006646CA"/>
    <w:rsid w:val="006778A4"/>
    <w:rsid w:val="00683B15"/>
    <w:rsid w:val="006849E9"/>
    <w:rsid w:val="006A1F96"/>
    <w:rsid w:val="006A232B"/>
    <w:rsid w:val="006A4590"/>
    <w:rsid w:val="006B1CFE"/>
    <w:rsid w:val="006B281C"/>
    <w:rsid w:val="006D20FE"/>
    <w:rsid w:val="006D2D23"/>
    <w:rsid w:val="006E1894"/>
    <w:rsid w:val="006E7AF1"/>
    <w:rsid w:val="006F6963"/>
    <w:rsid w:val="006F7B0B"/>
    <w:rsid w:val="007073A5"/>
    <w:rsid w:val="00730DF7"/>
    <w:rsid w:val="0073453F"/>
    <w:rsid w:val="00734E7D"/>
    <w:rsid w:val="00745185"/>
    <w:rsid w:val="00773A00"/>
    <w:rsid w:val="007A2360"/>
    <w:rsid w:val="007A2488"/>
    <w:rsid w:val="007A5ED5"/>
    <w:rsid w:val="007B18E2"/>
    <w:rsid w:val="007B7A3B"/>
    <w:rsid w:val="007E2F33"/>
    <w:rsid w:val="007E4292"/>
    <w:rsid w:val="00805FEB"/>
    <w:rsid w:val="00813FE1"/>
    <w:rsid w:val="00821504"/>
    <w:rsid w:val="00827D4F"/>
    <w:rsid w:val="00827E85"/>
    <w:rsid w:val="008311BD"/>
    <w:rsid w:val="00835BD1"/>
    <w:rsid w:val="00841D22"/>
    <w:rsid w:val="00845026"/>
    <w:rsid w:val="0085042D"/>
    <w:rsid w:val="008534A7"/>
    <w:rsid w:val="00855D13"/>
    <w:rsid w:val="00873CFA"/>
    <w:rsid w:val="00881ADE"/>
    <w:rsid w:val="00890342"/>
    <w:rsid w:val="008C367F"/>
    <w:rsid w:val="008C5276"/>
    <w:rsid w:val="008E6A21"/>
    <w:rsid w:val="00994FF5"/>
    <w:rsid w:val="009B16F0"/>
    <w:rsid w:val="009B189B"/>
    <w:rsid w:val="009C241B"/>
    <w:rsid w:val="009C6629"/>
    <w:rsid w:val="00A00B5B"/>
    <w:rsid w:val="00A121A7"/>
    <w:rsid w:val="00A41FBD"/>
    <w:rsid w:val="00A44EC9"/>
    <w:rsid w:val="00A50122"/>
    <w:rsid w:val="00A732B1"/>
    <w:rsid w:val="00A83BB6"/>
    <w:rsid w:val="00A94931"/>
    <w:rsid w:val="00AB3856"/>
    <w:rsid w:val="00AC4EA9"/>
    <w:rsid w:val="00AC748A"/>
    <w:rsid w:val="00AD0494"/>
    <w:rsid w:val="00AD2F92"/>
    <w:rsid w:val="00AF329E"/>
    <w:rsid w:val="00AF7155"/>
    <w:rsid w:val="00B0390E"/>
    <w:rsid w:val="00B06BCB"/>
    <w:rsid w:val="00B248E8"/>
    <w:rsid w:val="00B6400F"/>
    <w:rsid w:val="00B64A1A"/>
    <w:rsid w:val="00B80D58"/>
    <w:rsid w:val="00B84FE9"/>
    <w:rsid w:val="00B87A54"/>
    <w:rsid w:val="00B96B2F"/>
    <w:rsid w:val="00BC04CF"/>
    <w:rsid w:val="00BC5910"/>
    <w:rsid w:val="00BD0BDD"/>
    <w:rsid w:val="00BD0EF4"/>
    <w:rsid w:val="00BD4A7D"/>
    <w:rsid w:val="00BD536A"/>
    <w:rsid w:val="00C256B0"/>
    <w:rsid w:val="00C262B6"/>
    <w:rsid w:val="00C40B8E"/>
    <w:rsid w:val="00C55DAB"/>
    <w:rsid w:val="00C944C2"/>
    <w:rsid w:val="00C963A1"/>
    <w:rsid w:val="00C966DC"/>
    <w:rsid w:val="00CA3293"/>
    <w:rsid w:val="00CA350F"/>
    <w:rsid w:val="00CA6F2D"/>
    <w:rsid w:val="00CC4768"/>
    <w:rsid w:val="00CE2BC4"/>
    <w:rsid w:val="00D16E00"/>
    <w:rsid w:val="00D22DAD"/>
    <w:rsid w:val="00D53C78"/>
    <w:rsid w:val="00D63EA0"/>
    <w:rsid w:val="00D80AF0"/>
    <w:rsid w:val="00D92DC2"/>
    <w:rsid w:val="00D93004"/>
    <w:rsid w:val="00D9450D"/>
    <w:rsid w:val="00DA635B"/>
    <w:rsid w:val="00DB1671"/>
    <w:rsid w:val="00DC10AB"/>
    <w:rsid w:val="00DC55C6"/>
    <w:rsid w:val="00DF424B"/>
    <w:rsid w:val="00E01430"/>
    <w:rsid w:val="00E03437"/>
    <w:rsid w:val="00E04457"/>
    <w:rsid w:val="00E17142"/>
    <w:rsid w:val="00E22EE6"/>
    <w:rsid w:val="00E241CF"/>
    <w:rsid w:val="00E24CD4"/>
    <w:rsid w:val="00E416E5"/>
    <w:rsid w:val="00E43F44"/>
    <w:rsid w:val="00E63D61"/>
    <w:rsid w:val="00E65046"/>
    <w:rsid w:val="00E73E5D"/>
    <w:rsid w:val="00E90B59"/>
    <w:rsid w:val="00E917ED"/>
    <w:rsid w:val="00EA6B65"/>
    <w:rsid w:val="00EB207F"/>
    <w:rsid w:val="00EB3FDC"/>
    <w:rsid w:val="00EC12A7"/>
    <w:rsid w:val="00EE4A0A"/>
    <w:rsid w:val="00EE4C76"/>
    <w:rsid w:val="00EF6884"/>
    <w:rsid w:val="00EF7660"/>
    <w:rsid w:val="00F15496"/>
    <w:rsid w:val="00F207FF"/>
    <w:rsid w:val="00F20E0A"/>
    <w:rsid w:val="00F22152"/>
    <w:rsid w:val="00F31BF0"/>
    <w:rsid w:val="00F40455"/>
    <w:rsid w:val="00F51874"/>
    <w:rsid w:val="00F523D4"/>
    <w:rsid w:val="00F64012"/>
    <w:rsid w:val="00F707C8"/>
    <w:rsid w:val="00F95F5B"/>
    <w:rsid w:val="00FA188D"/>
    <w:rsid w:val="00FA3F78"/>
    <w:rsid w:val="00FA5A74"/>
    <w:rsid w:val="00FB2611"/>
    <w:rsid w:val="00FB7869"/>
    <w:rsid w:val="00FC244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886</TotalTime>
  <Pages>2</Pages>
  <Words>267</Words>
  <Characters>1522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90</cp:revision>
  <cp:lastPrinted>2020-12-29T11:17:00Z</cp:lastPrinted>
  <dcterms:created xsi:type="dcterms:W3CDTF">2020-01-31T11:46:00Z</dcterms:created>
  <dcterms:modified xsi:type="dcterms:W3CDTF">2020-12-29T11:22:00Z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